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03D38" w14:textId="77777777" w:rsidR="00504D04" w:rsidRDefault="00504D04" w:rsidP="00504D04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John MARBERY</w:t>
      </w:r>
      <w:r>
        <w:rPr>
          <w:rFonts w:cs="Times New Roman"/>
          <w:szCs w:val="24"/>
          <w:lang w:val="en-GB"/>
        </w:rPr>
        <w:t xml:space="preserve">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fl.1460)</w:t>
      </w:r>
    </w:p>
    <w:p w14:paraId="7B894576" w14:textId="77777777" w:rsidR="00504D04" w:rsidRDefault="00504D04" w:rsidP="00504D04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 xml:space="preserve">late of </w:t>
      </w:r>
      <w:proofErr w:type="spellStart"/>
      <w:r>
        <w:rPr>
          <w:rFonts w:cs="Times New Roman"/>
          <w:szCs w:val="24"/>
          <w:lang w:val="en-GB"/>
        </w:rPr>
        <w:t>Cranesley</w:t>
      </w:r>
      <w:proofErr w:type="spellEnd"/>
      <w:r>
        <w:rPr>
          <w:rFonts w:cs="Times New Roman"/>
          <w:szCs w:val="24"/>
          <w:lang w:val="en-GB"/>
        </w:rPr>
        <w:t>, Northamptonshire.</w:t>
      </w:r>
    </w:p>
    <w:p w14:paraId="5C3AC1F1" w14:textId="77777777" w:rsidR="00504D04" w:rsidRDefault="00504D04" w:rsidP="00504D04">
      <w:pPr>
        <w:pStyle w:val="NoSpacing"/>
        <w:rPr>
          <w:rFonts w:cs="Times New Roman"/>
          <w:szCs w:val="24"/>
          <w:lang w:val="en-GB"/>
        </w:rPr>
      </w:pPr>
    </w:p>
    <w:p w14:paraId="552F20FA" w14:textId="77777777" w:rsidR="00504D04" w:rsidRDefault="00504D04" w:rsidP="00504D04">
      <w:pPr>
        <w:pStyle w:val="NoSpacing"/>
        <w:rPr>
          <w:rFonts w:cs="Times New Roman"/>
          <w:szCs w:val="24"/>
          <w:lang w:val="en-GB"/>
        </w:rPr>
      </w:pPr>
    </w:p>
    <w:p w14:paraId="0C10FC47" w14:textId="77777777" w:rsidR="00504D04" w:rsidRDefault="00504D04" w:rsidP="00504D04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22 Oct.1460</w:t>
      </w:r>
      <w:r>
        <w:rPr>
          <w:rFonts w:cs="Times New Roman"/>
          <w:szCs w:val="24"/>
          <w:lang w:val="en-GB"/>
        </w:rPr>
        <w:tab/>
        <w:t>He was pardoned for not appearing to answer the Dean and Chapter of</w:t>
      </w:r>
    </w:p>
    <w:p w14:paraId="02AAE106" w14:textId="77777777" w:rsidR="00504D04" w:rsidRDefault="00504D04" w:rsidP="00504D04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the new collegiate church of </w:t>
      </w:r>
      <w:proofErr w:type="spellStart"/>
      <w:proofErr w:type="gramStart"/>
      <w:r>
        <w:rPr>
          <w:rFonts w:cs="Times New Roman"/>
          <w:szCs w:val="24"/>
          <w:lang w:val="en-GB"/>
        </w:rPr>
        <w:t>St.Mary</w:t>
      </w:r>
      <w:proofErr w:type="spellEnd"/>
      <w:proofErr w:type="gramEnd"/>
      <w:r>
        <w:rPr>
          <w:rFonts w:cs="Times New Roman"/>
          <w:szCs w:val="24"/>
          <w:lang w:val="en-GB"/>
        </w:rPr>
        <w:t>, Leicester, touching a debt of £18 6s.</w:t>
      </w:r>
    </w:p>
    <w:p w14:paraId="7087639E" w14:textId="77777777" w:rsidR="00504D04" w:rsidRDefault="00504D04" w:rsidP="00504D04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(C.P.R. 1451-60 p.618)</w:t>
      </w:r>
    </w:p>
    <w:p w14:paraId="15058656" w14:textId="77777777" w:rsidR="00504D04" w:rsidRDefault="00504D04" w:rsidP="00504D04">
      <w:pPr>
        <w:pStyle w:val="NoSpacing"/>
        <w:rPr>
          <w:rFonts w:cs="Times New Roman"/>
          <w:szCs w:val="24"/>
          <w:lang w:val="en-GB"/>
        </w:rPr>
      </w:pPr>
    </w:p>
    <w:p w14:paraId="0FFF44DF" w14:textId="77777777" w:rsidR="00504D04" w:rsidRDefault="00504D04" w:rsidP="00504D04">
      <w:pPr>
        <w:pStyle w:val="NoSpacing"/>
        <w:rPr>
          <w:rFonts w:cs="Times New Roman"/>
          <w:szCs w:val="24"/>
          <w:lang w:val="en-GB"/>
        </w:rPr>
      </w:pPr>
    </w:p>
    <w:p w14:paraId="4F01D842" w14:textId="77777777" w:rsidR="00504D04" w:rsidRDefault="00504D04" w:rsidP="00504D04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fldChar w:fldCharType="begin"/>
      </w:r>
      <w:r>
        <w:rPr>
          <w:rFonts w:cs="Times New Roman"/>
          <w:szCs w:val="24"/>
          <w:lang w:val="en-GB"/>
        </w:rPr>
        <w:instrText xml:space="preserve"> DATE \@ "dd MMMM yyyy" </w:instrText>
      </w:r>
      <w:r>
        <w:rPr>
          <w:rFonts w:cs="Times New Roman"/>
          <w:szCs w:val="24"/>
          <w:lang w:val="en-GB"/>
        </w:rPr>
        <w:fldChar w:fldCharType="separate"/>
      </w:r>
      <w:r>
        <w:rPr>
          <w:rFonts w:cs="Times New Roman"/>
          <w:noProof/>
          <w:szCs w:val="24"/>
          <w:lang w:val="en-GB"/>
        </w:rPr>
        <w:t>09 March 2025</w:t>
      </w:r>
      <w:r>
        <w:rPr>
          <w:rFonts w:cs="Times New Roman"/>
          <w:szCs w:val="24"/>
          <w:lang w:val="en-GB"/>
        </w:rPr>
        <w:fldChar w:fldCharType="end"/>
      </w:r>
    </w:p>
    <w:p w14:paraId="52D5B1B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A576C" w14:textId="77777777" w:rsidR="00504D04" w:rsidRDefault="00504D04" w:rsidP="009139A6">
      <w:r>
        <w:separator/>
      </w:r>
    </w:p>
  </w:endnote>
  <w:endnote w:type="continuationSeparator" w:id="0">
    <w:p w14:paraId="3673AE6D" w14:textId="77777777" w:rsidR="00504D04" w:rsidRDefault="00504D0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F926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7AA5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9D5A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D0EFA" w14:textId="77777777" w:rsidR="00504D04" w:rsidRDefault="00504D04" w:rsidP="009139A6">
      <w:r>
        <w:separator/>
      </w:r>
    </w:p>
  </w:footnote>
  <w:footnote w:type="continuationSeparator" w:id="0">
    <w:p w14:paraId="2EAE7069" w14:textId="77777777" w:rsidR="00504D04" w:rsidRDefault="00504D0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45CF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71B3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4E9F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D04"/>
    <w:rsid w:val="000666E0"/>
    <w:rsid w:val="00163462"/>
    <w:rsid w:val="002510B7"/>
    <w:rsid w:val="00270799"/>
    <w:rsid w:val="00504D04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6D483F"/>
  <w15:chartTrackingRefBased/>
  <w15:docId w15:val="{39E52335-B82F-4D38-9C38-25077E69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2025-03-09T21:36:00Z</dcterms:created>
  <dcterms:modified xsi:type="dcterms:W3CDTF">2025-03-09T21:37:00Z</dcterms:modified>
</cp:coreProperties>
</file>